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E6" w:rsidRPr="001F344E" w:rsidRDefault="00EA1AE6" w:rsidP="007C301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F344E">
        <w:rPr>
          <w:rFonts w:ascii="Times New Roman" w:hAnsi="Times New Roman"/>
          <w:b/>
          <w:color w:val="2A2A25"/>
          <w:sz w:val="24"/>
          <w:szCs w:val="24"/>
          <w:lang w:eastAsia="it-IT"/>
        </w:rPr>
        <w:t>QUESTIONARIO</w:t>
      </w:r>
    </w:p>
    <w:p w:rsidR="00EA1AE6" w:rsidRPr="00DC54A7" w:rsidRDefault="00EA1AE6" w:rsidP="00B139C0">
      <w:pPr>
        <w:numPr>
          <w:ilvl w:val="0"/>
          <w:numId w:val="2"/>
        </w:numPr>
        <w:tabs>
          <w:tab w:val="left" w:pos="851"/>
        </w:tabs>
        <w:spacing w:line="240" w:lineRule="auto"/>
        <w:ind w:left="851" w:hanging="31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2A2A25"/>
          <w:sz w:val="24"/>
          <w:szCs w:val="24"/>
          <w:lang w:eastAsia="it-IT"/>
        </w:rPr>
        <w:t>Ha una diagnosi psichiatrica</w:t>
      </w:r>
      <w:r w:rsidRPr="00DC54A7">
        <w:rPr>
          <w:rFonts w:ascii="Times New Roman" w:hAnsi="Times New Roman"/>
          <w:b/>
          <w:color w:val="2A2A25"/>
          <w:sz w:val="24"/>
          <w:szCs w:val="24"/>
          <w:lang w:eastAsia="it-IT"/>
        </w:rPr>
        <w:t>?</w:t>
      </w:r>
    </w:p>
    <w:p w:rsidR="00EA1AE6" w:rsidRPr="00DC54A7" w:rsidRDefault="00EA1AE6" w:rsidP="00B139C0">
      <w:pPr>
        <w:pStyle w:val="Nessunaspaziatura"/>
        <w:numPr>
          <w:ilvl w:val="0"/>
          <w:numId w:val="3"/>
        </w:numPr>
        <w:tabs>
          <w:tab w:val="clear" w:pos="1440"/>
          <w:tab w:val="num" w:pos="851"/>
        </w:tabs>
        <w:ind w:left="54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Sì:_______________________</w:t>
      </w:r>
    </w:p>
    <w:p w:rsidR="00EA1AE6" w:rsidRPr="001055FC" w:rsidRDefault="00EA1AE6" w:rsidP="00B139C0">
      <w:pPr>
        <w:pStyle w:val="Nessunaspaziatura"/>
        <w:numPr>
          <w:ilvl w:val="0"/>
          <w:numId w:val="3"/>
        </w:numPr>
        <w:tabs>
          <w:tab w:val="clear" w:pos="1440"/>
          <w:tab w:val="num" w:pos="851"/>
        </w:tabs>
        <w:ind w:left="54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 </w:t>
      </w:r>
      <w:r>
        <w:rPr>
          <w:rFonts w:ascii="Times New Roman" w:hAnsi="Times New Roman"/>
          <w:i/>
          <w:sz w:val="24"/>
          <w:szCs w:val="24"/>
        </w:rPr>
        <w:t>(vada</w:t>
      </w:r>
      <w:r w:rsidRPr="001055FC">
        <w:rPr>
          <w:rFonts w:ascii="Times New Roman" w:hAnsi="Times New Roman"/>
          <w:i/>
          <w:sz w:val="24"/>
          <w:szCs w:val="24"/>
        </w:rPr>
        <w:t xml:space="preserve"> alla domanda 4)</w:t>
      </w:r>
    </w:p>
    <w:p w:rsidR="00EA1AE6" w:rsidRPr="001F344E" w:rsidRDefault="00EA1AE6" w:rsidP="001F344E">
      <w:pPr>
        <w:tabs>
          <w:tab w:val="left" w:pos="2920"/>
        </w:tabs>
        <w:spacing w:after="0" w:line="240" w:lineRule="auto"/>
        <w:ind w:left="540"/>
        <w:rPr>
          <w:sz w:val="24"/>
          <w:szCs w:val="24"/>
          <w:lang w:eastAsia="it-IT"/>
        </w:rPr>
      </w:pPr>
      <w:r w:rsidRPr="001F344E">
        <w:rPr>
          <w:sz w:val="24"/>
          <w:szCs w:val="24"/>
          <w:lang w:eastAsia="it-IT"/>
        </w:rPr>
        <w:tab/>
      </w:r>
    </w:p>
    <w:p w:rsidR="00EA1AE6" w:rsidRPr="001F344E" w:rsidRDefault="00EA1AE6" w:rsidP="001F344E">
      <w:pPr>
        <w:numPr>
          <w:ilvl w:val="0"/>
          <w:numId w:val="2"/>
        </w:numPr>
        <w:tabs>
          <w:tab w:val="num" w:pos="900"/>
        </w:tabs>
        <w:spacing w:line="240" w:lineRule="auto"/>
        <w:ind w:left="851" w:hanging="311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>A che età si è  ammalato?</w:t>
      </w:r>
    </w:p>
    <w:p w:rsidR="00EA1AE6" w:rsidRPr="001F344E" w:rsidRDefault="00EA1AE6" w:rsidP="001F344E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sz w:val="24"/>
          <w:szCs w:val="24"/>
          <w:lang w:eastAsia="it-IT"/>
        </w:rPr>
        <w:t xml:space="preserve"> </w:t>
      </w:r>
      <w:r w:rsidRPr="001F344E">
        <w:rPr>
          <w:rFonts w:ascii="Times New Roman" w:hAnsi="Times New Roman"/>
          <w:sz w:val="24"/>
          <w:szCs w:val="24"/>
          <w:lang w:eastAsia="it-IT"/>
        </w:rPr>
        <w:t>Prima dei 13 anni</w:t>
      </w:r>
    </w:p>
    <w:p w:rsidR="00EA1AE6" w:rsidRPr="001F344E" w:rsidRDefault="00EA1AE6" w:rsidP="001F344E">
      <w:pPr>
        <w:numPr>
          <w:ilvl w:val="0"/>
          <w:numId w:val="4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 Tra i 14 e i 18 anni</w:t>
      </w:r>
    </w:p>
    <w:p w:rsidR="00EA1AE6" w:rsidRPr="001F344E" w:rsidRDefault="00EA1AE6" w:rsidP="001F344E">
      <w:pPr>
        <w:numPr>
          <w:ilvl w:val="0"/>
          <w:numId w:val="4"/>
        </w:numPr>
        <w:tabs>
          <w:tab w:val="num" w:pos="709"/>
        </w:tabs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F344E">
        <w:rPr>
          <w:rFonts w:ascii="Times New Roman" w:hAnsi="Times New Roman"/>
          <w:sz w:val="24"/>
          <w:szCs w:val="24"/>
        </w:rPr>
        <w:t xml:space="preserve"> Dopo i 18 anni</w:t>
      </w:r>
    </w:p>
    <w:p w:rsidR="00EA1AE6" w:rsidRPr="001F344E" w:rsidRDefault="00EA1AE6" w:rsidP="001F344E">
      <w:pPr>
        <w:numPr>
          <w:ilvl w:val="0"/>
          <w:numId w:val="2"/>
        </w:numPr>
        <w:spacing w:line="240" w:lineRule="auto"/>
        <w:ind w:left="851" w:hanging="311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>E’stato in carico alla Neuropsichiatria infantile?</w:t>
      </w:r>
    </w:p>
    <w:p w:rsidR="00EA1AE6" w:rsidRPr="001F344E" w:rsidRDefault="00EA1AE6" w:rsidP="001F344E">
      <w:pPr>
        <w:numPr>
          <w:ilvl w:val="0"/>
          <w:numId w:val="5"/>
        </w:numPr>
        <w:tabs>
          <w:tab w:val="num" w:pos="851"/>
        </w:tabs>
        <w:spacing w:after="0" w:line="240" w:lineRule="auto"/>
        <w:ind w:left="900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sz w:val="24"/>
          <w:szCs w:val="24"/>
          <w:lang w:eastAsia="it-IT"/>
        </w:rPr>
        <w:t xml:space="preserve"> </w:t>
      </w:r>
      <w:r w:rsidRPr="001F344E">
        <w:rPr>
          <w:rFonts w:ascii="Times New Roman" w:hAnsi="Times New Roman"/>
          <w:sz w:val="24"/>
          <w:szCs w:val="24"/>
          <w:lang w:eastAsia="it-IT"/>
        </w:rPr>
        <w:t>Sì</w:t>
      </w:r>
    </w:p>
    <w:p w:rsidR="00EA1AE6" w:rsidRPr="001F344E" w:rsidRDefault="00EA1AE6" w:rsidP="001F344E">
      <w:pPr>
        <w:numPr>
          <w:ilvl w:val="0"/>
          <w:numId w:val="5"/>
        </w:numPr>
        <w:tabs>
          <w:tab w:val="num" w:pos="851"/>
        </w:tabs>
        <w:spacing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1F344E">
        <w:rPr>
          <w:rFonts w:ascii="Times New Roman" w:hAnsi="Times New Roman"/>
          <w:sz w:val="24"/>
          <w:szCs w:val="24"/>
        </w:rPr>
        <w:t xml:space="preserve"> No</w:t>
      </w:r>
    </w:p>
    <w:p w:rsidR="00EA1AE6" w:rsidRPr="001F344E" w:rsidRDefault="00EA1AE6" w:rsidP="001F344E">
      <w:pPr>
        <w:numPr>
          <w:ilvl w:val="0"/>
          <w:numId w:val="2"/>
        </w:numPr>
        <w:spacing w:line="240" w:lineRule="auto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>Che titolo di studio ha conseguito?</w:t>
      </w:r>
    </w:p>
    <w:p w:rsidR="00EA1AE6" w:rsidRPr="001F344E" w:rsidRDefault="00EA1AE6" w:rsidP="001F344E">
      <w:pPr>
        <w:numPr>
          <w:ilvl w:val="0"/>
          <w:numId w:val="14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Licenza media</w:t>
      </w:r>
    </w:p>
    <w:p w:rsidR="00EA1AE6" w:rsidRPr="001F344E" w:rsidRDefault="00EA1AE6" w:rsidP="001F344E">
      <w:pPr>
        <w:numPr>
          <w:ilvl w:val="0"/>
          <w:numId w:val="14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Qualifica professionale:</w:t>
      </w:r>
    </w:p>
    <w:p w:rsidR="00EA1AE6" w:rsidRPr="001F344E" w:rsidRDefault="00EA1AE6" w:rsidP="001F344E">
      <w:pPr>
        <w:numPr>
          <w:ilvl w:val="0"/>
          <w:numId w:val="14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Diploma</w:t>
      </w:r>
    </w:p>
    <w:p w:rsidR="00EA1AE6" w:rsidRPr="001F344E" w:rsidRDefault="00EA1AE6" w:rsidP="001F344E">
      <w:pPr>
        <w:numPr>
          <w:ilvl w:val="0"/>
          <w:numId w:val="14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Laurea</w:t>
      </w:r>
    </w:p>
    <w:p w:rsidR="00EA1AE6" w:rsidRPr="001F344E" w:rsidRDefault="00EA1AE6" w:rsidP="001F344E">
      <w:pPr>
        <w:numPr>
          <w:ilvl w:val="0"/>
          <w:numId w:val="14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Nessuno</w:t>
      </w:r>
    </w:p>
    <w:p w:rsidR="00EA1AE6" w:rsidRPr="001F344E" w:rsidRDefault="00EA1AE6" w:rsidP="001F344E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2"/>
        </w:numPr>
        <w:spacing w:line="240" w:lineRule="auto"/>
        <w:ind w:left="851" w:hanging="311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>Sta ancora studiando?</w:t>
      </w:r>
    </w:p>
    <w:p w:rsidR="00EA1AE6" w:rsidRPr="001F344E" w:rsidRDefault="00EA1AE6" w:rsidP="001F344E">
      <w:pPr>
        <w:numPr>
          <w:ilvl w:val="0"/>
          <w:numId w:val="5"/>
        </w:numPr>
        <w:tabs>
          <w:tab w:val="num" w:pos="851"/>
        </w:tabs>
        <w:spacing w:after="0" w:line="240" w:lineRule="auto"/>
        <w:ind w:left="900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Sì</w:t>
      </w:r>
    </w:p>
    <w:p w:rsidR="00EA1AE6" w:rsidRPr="001F344E" w:rsidRDefault="00EA1AE6" w:rsidP="001F344E">
      <w:pPr>
        <w:numPr>
          <w:ilvl w:val="0"/>
          <w:numId w:val="5"/>
        </w:numPr>
        <w:tabs>
          <w:tab w:val="num" w:pos="851"/>
        </w:tabs>
        <w:spacing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1F344E">
        <w:rPr>
          <w:rFonts w:ascii="Times New Roman" w:hAnsi="Times New Roman"/>
          <w:sz w:val="24"/>
          <w:szCs w:val="24"/>
        </w:rPr>
        <w:t xml:space="preserve"> No</w:t>
      </w:r>
    </w:p>
    <w:p w:rsidR="00EA1AE6" w:rsidRPr="001F344E" w:rsidRDefault="00EA1AE6" w:rsidP="001F344E">
      <w:pPr>
        <w:numPr>
          <w:ilvl w:val="0"/>
          <w:numId w:val="2"/>
        </w:numPr>
        <w:spacing w:line="240" w:lineRule="auto"/>
        <w:ind w:left="851" w:hanging="311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>Ha mai abbandonato il percorso scolastico?</w:t>
      </w:r>
    </w:p>
    <w:p w:rsidR="00EA1AE6" w:rsidRPr="001F344E" w:rsidRDefault="00EA1AE6" w:rsidP="001F344E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900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sz w:val="24"/>
          <w:szCs w:val="24"/>
          <w:lang w:eastAsia="it-IT"/>
        </w:rPr>
        <w:t xml:space="preserve"> </w:t>
      </w:r>
      <w:r w:rsidRPr="001F344E">
        <w:rPr>
          <w:rFonts w:ascii="Times New Roman" w:hAnsi="Times New Roman"/>
          <w:sz w:val="24"/>
          <w:szCs w:val="24"/>
          <w:lang w:eastAsia="it-IT"/>
        </w:rPr>
        <w:t xml:space="preserve">Sì   </w:t>
      </w:r>
    </w:p>
    <w:p w:rsidR="00EA1AE6" w:rsidRPr="001F344E" w:rsidRDefault="00EA1AE6" w:rsidP="001F344E">
      <w:pPr>
        <w:numPr>
          <w:ilvl w:val="0"/>
          <w:numId w:val="6"/>
        </w:numPr>
        <w:tabs>
          <w:tab w:val="num" w:pos="851"/>
        </w:tabs>
        <w:spacing w:line="240" w:lineRule="auto"/>
        <w:ind w:left="900"/>
        <w:jc w:val="both"/>
        <w:rPr>
          <w:rFonts w:ascii="Times New Roman" w:hAnsi="Times New Roman"/>
          <w:i/>
          <w:sz w:val="24"/>
          <w:szCs w:val="24"/>
        </w:rPr>
      </w:pPr>
      <w:r w:rsidRPr="001F344E">
        <w:rPr>
          <w:rFonts w:ascii="Times New Roman" w:hAnsi="Times New Roman"/>
          <w:sz w:val="24"/>
          <w:szCs w:val="24"/>
        </w:rPr>
        <w:t xml:space="preserve"> No </w:t>
      </w:r>
      <w:r w:rsidRPr="001F344E">
        <w:rPr>
          <w:rFonts w:ascii="Times New Roman" w:hAnsi="Times New Roman"/>
          <w:i/>
          <w:sz w:val="24"/>
          <w:szCs w:val="24"/>
        </w:rPr>
        <w:t>(vada alla domanda 9)</w:t>
      </w:r>
    </w:p>
    <w:p w:rsidR="00EA1AE6" w:rsidRPr="001F344E" w:rsidRDefault="00EA1AE6" w:rsidP="001F344E">
      <w:pPr>
        <w:numPr>
          <w:ilvl w:val="0"/>
          <w:numId w:val="2"/>
        </w:numPr>
        <w:spacing w:line="240" w:lineRule="auto"/>
        <w:ind w:left="851" w:hanging="311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>Che classe stava facendo?</w:t>
      </w:r>
    </w:p>
    <w:p w:rsidR="00EA1AE6" w:rsidRPr="001F344E" w:rsidRDefault="00EA1AE6" w:rsidP="001F344E">
      <w:pPr>
        <w:numPr>
          <w:ilvl w:val="0"/>
          <w:numId w:val="13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1-2  media</w:t>
      </w:r>
      <w:r w:rsidRPr="001F344E">
        <w:rPr>
          <w:rFonts w:ascii="Times New Roman" w:hAnsi="Times New Roman"/>
          <w:sz w:val="24"/>
          <w:szCs w:val="24"/>
          <w:lang w:eastAsia="it-IT"/>
        </w:rPr>
        <w:tab/>
        <w:t xml:space="preserve">       </w:t>
      </w:r>
      <w:r w:rsidRPr="001F344E">
        <w:rPr>
          <w:rFonts w:ascii="Times New Roman" w:hAnsi="Times New Roman"/>
          <w:sz w:val="24"/>
          <w:szCs w:val="24"/>
          <w:lang w:eastAsia="it-IT"/>
        </w:rPr>
        <w:tab/>
      </w:r>
      <w:r w:rsidRPr="001F344E">
        <w:rPr>
          <w:rFonts w:ascii="Times New Roman" w:hAnsi="Times New Roman"/>
          <w:sz w:val="24"/>
          <w:szCs w:val="24"/>
          <w:lang w:eastAsia="it-IT"/>
        </w:rPr>
        <w:tab/>
      </w:r>
      <w:r w:rsidRPr="001F344E">
        <w:rPr>
          <w:rFonts w:ascii="Times New Roman" w:hAnsi="Times New Roman"/>
          <w:sz w:val="24"/>
          <w:szCs w:val="24"/>
          <w:lang w:eastAsia="it-IT"/>
        </w:rPr>
        <w:tab/>
        <w:t xml:space="preserve">      </w:t>
      </w:r>
    </w:p>
    <w:p w:rsidR="00EA1AE6" w:rsidRPr="001F344E" w:rsidRDefault="00EA1AE6" w:rsidP="001F344E">
      <w:pPr>
        <w:numPr>
          <w:ilvl w:val="0"/>
          <w:numId w:val="13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    3 media </w:t>
      </w:r>
    </w:p>
    <w:p w:rsidR="00EA1AE6" w:rsidRPr="001F344E" w:rsidRDefault="00EA1AE6" w:rsidP="001F344E">
      <w:pPr>
        <w:numPr>
          <w:ilvl w:val="0"/>
          <w:numId w:val="13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1-2  superiore</w:t>
      </w:r>
    </w:p>
    <w:p w:rsidR="00EA1AE6" w:rsidRPr="001F344E" w:rsidRDefault="00EA1AE6" w:rsidP="001F344E">
      <w:pPr>
        <w:numPr>
          <w:ilvl w:val="0"/>
          <w:numId w:val="13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3-4 superiore</w:t>
      </w:r>
    </w:p>
    <w:p w:rsidR="00EA1AE6" w:rsidRPr="001F344E" w:rsidRDefault="00EA1AE6" w:rsidP="001F344E">
      <w:pPr>
        <w:numPr>
          <w:ilvl w:val="0"/>
          <w:numId w:val="13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    5 superiore</w:t>
      </w:r>
    </w:p>
    <w:p w:rsidR="00EA1AE6" w:rsidRPr="001F344E" w:rsidRDefault="00EA1AE6" w:rsidP="001F344E">
      <w:pPr>
        <w:numPr>
          <w:ilvl w:val="0"/>
          <w:numId w:val="13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1-2 anno università </w:t>
      </w:r>
    </w:p>
    <w:p w:rsidR="00EA1AE6" w:rsidRPr="001F344E" w:rsidRDefault="00EA1AE6" w:rsidP="001F344E">
      <w:pPr>
        <w:numPr>
          <w:ilvl w:val="0"/>
          <w:numId w:val="13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Altro:_______________________</w:t>
      </w:r>
    </w:p>
    <w:p w:rsidR="00EA1AE6" w:rsidRPr="001F344E" w:rsidRDefault="00EA1AE6" w:rsidP="001F344E">
      <w:pPr>
        <w:spacing w:after="0" w:line="240" w:lineRule="auto"/>
        <w:rPr>
          <w:rFonts w:ascii="Times New Roman" w:hAnsi="Times New Roman"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2"/>
        </w:num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  <w:r w:rsidRPr="001F344E">
        <w:rPr>
          <w:rFonts w:ascii="Times New Roman" w:hAnsi="Times New Roman"/>
          <w:b/>
          <w:sz w:val="24"/>
          <w:szCs w:val="24"/>
          <w:lang w:eastAsia="it-IT"/>
        </w:rPr>
        <w:t>Qual è la motivazione principale per cui ha abbandonato la scuola?</w:t>
      </w:r>
    </w:p>
    <w:p w:rsidR="00EA1AE6" w:rsidRPr="001F344E" w:rsidRDefault="00EA1AE6" w:rsidP="001F344E">
      <w:pPr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7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Stavo male          </w:t>
      </w:r>
    </w:p>
    <w:p w:rsidR="00EA1AE6" w:rsidRPr="001F344E" w:rsidRDefault="00EA1AE6" w:rsidP="001F344E">
      <w:pPr>
        <w:numPr>
          <w:ilvl w:val="0"/>
          <w:numId w:val="7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Mi annoiavo</w:t>
      </w:r>
      <w:r w:rsidRPr="001F344E">
        <w:rPr>
          <w:rFonts w:ascii="Times New Roman" w:hAnsi="Times New Roman"/>
          <w:sz w:val="24"/>
          <w:szCs w:val="24"/>
          <w:lang w:eastAsia="it-IT"/>
        </w:rPr>
        <w:tab/>
        <w:t xml:space="preserve">      </w:t>
      </w:r>
    </w:p>
    <w:p w:rsidR="00EA1AE6" w:rsidRPr="001F344E" w:rsidRDefault="00EA1AE6" w:rsidP="001F344E">
      <w:pPr>
        <w:numPr>
          <w:ilvl w:val="0"/>
          <w:numId w:val="7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Avevo problemi con i compagni </w:t>
      </w:r>
    </w:p>
    <w:p w:rsidR="00EA1AE6" w:rsidRPr="001F344E" w:rsidRDefault="00EA1AE6" w:rsidP="001F344E">
      <w:pPr>
        <w:numPr>
          <w:ilvl w:val="0"/>
          <w:numId w:val="7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Avevo problemi con gli insegnanti            </w:t>
      </w:r>
    </w:p>
    <w:p w:rsidR="00EA1AE6" w:rsidRPr="001F344E" w:rsidRDefault="00EA1AE6" w:rsidP="001F344E">
      <w:pPr>
        <w:numPr>
          <w:ilvl w:val="0"/>
          <w:numId w:val="7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Non andavo a scuola</w:t>
      </w:r>
      <w:r w:rsidRPr="001F344E">
        <w:rPr>
          <w:rFonts w:ascii="Times New Roman" w:hAnsi="Times New Roman"/>
          <w:sz w:val="24"/>
          <w:szCs w:val="24"/>
          <w:lang w:eastAsia="it-IT"/>
        </w:rPr>
        <w:tab/>
        <w:t xml:space="preserve">                    </w:t>
      </w:r>
    </w:p>
    <w:p w:rsidR="00EA1AE6" w:rsidRPr="001F344E" w:rsidRDefault="00EA1AE6" w:rsidP="001F344E">
      <w:pPr>
        <w:numPr>
          <w:ilvl w:val="0"/>
          <w:numId w:val="7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Altro:________________________</w:t>
      </w:r>
    </w:p>
    <w:p w:rsidR="00EA1AE6" w:rsidRPr="001F344E" w:rsidRDefault="00EA1AE6" w:rsidP="001F344E">
      <w:pPr>
        <w:numPr>
          <w:ilvl w:val="0"/>
          <w:numId w:val="2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  <w:r w:rsidRPr="001F344E">
        <w:rPr>
          <w:rFonts w:ascii="Times New Roman" w:hAnsi="Times New Roman"/>
          <w:b/>
          <w:sz w:val="24"/>
          <w:szCs w:val="24"/>
          <w:lang w:eastAsia="it-IT"/>
        </w:rPr>
        <w:t>Chi ritiene essere stato più di aiuto per lei nel percorso scolastico?</w:t>
      </w:r>
    </w:p>
    <w:p w:rsidR="00EA1AE6" w:rsidRPr="001F344E" w:rsidRDefault="00EA1AE6" w:rsidP="001F344E">
      <w:p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1"/>
          <w:numId w:val="8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Insegnanti</w:t>
      </w:r>
    </w:p>
    <w:p w:rsidR="00EA1AE6" w:rsidRPr="001F344E" w:rsidRDefault="00EA1AE6" w:rsidP="001F344E">
      <w:pPr>
        <w:numPr>
          <w:ilvl w:val="1"/>
          <w:numId w:val="8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Genitori</w:t>
      </w:r>
    </w:p>
    <w:p w:rsidR="00EA1AE6" w:rsidRPr="001F344E" w:rsidRDefault="00EA1AE6" w:rsidP="001F344E">
      <w:pPr>
        <w:numPr>
          <w:ilvl w:val="1"/>
          <w:numId w:val="8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Educatori della scuola / insegnante di sostegno</w:t>
      </w:r>
    </w:p>
    <w:p w:rsidR="00EA1AE6" w:rsidRPr="001F344E" w:rsidRDefault="00EA1AE6" w:rsidP="001F344E">
      <w:pPr>
        <w:numPr>
          <w:ilvl w:val="1"/>
          <w:numId w:val="8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Educatori esterni dalla scuola</w:t>
      </w:r>
      <w:r w:rsidRPr="001F344E">
        <w:rPr>
          <w:rFonts w:ascii="Times New Roman" w:hAnsi="Times New Roman"/>
          <w:b/>
          <w:sz w:val="24"/>
          <w:szCs w:val="24"/>
          <w:lang w:eastAsia="it-IT"/>
        </w:rPr>
        <w:t xml:space="preserve"> </w:t>
      </w:r>
    </w:p>
    <w:p w:rsidR="00EA1AE6" w:rsidRPr="001F344E" w:rsidRDefault="00EA1AE6" w:rsidP="001F344E">
      <w:pPr>
        <w:numPr>
          <w:ilvl w:val="1"/>
          <w:numId w:val="8"/>
        </w:numPr>
        <w:tabs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F344E">
        <w:rPr>
          <w:rFonts w:ascii="Times New Roman" w:hAnsi="Times New Roman"/>
          <w:sz w:val="24"/>
          <w:szCs w:val="24"/>
        </w:rPr>
        <w:t>Nessuno</w:t>
      </w:r>
    </w:p>
    <w:p w:rsidR="00EA1AE6" w:rsidRPr="001F344E" w:rsidRDefault="00EA1AE6" w:rsidP="001F344E">
      <w:pPr>
        <w:numPr>
          <w:ilvl w:val="0"/>
          <w:numId w:val="2"/>
        </w:numPr>
        <w:tabs>
          <w:tab w:val="num" w:pos="993"/>
        </w:tabs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  <w:r w:rsidRPr="001F344E">
        <w:rPr>
          <w:lang w:eastAsia="it-IT"/>
        </w:rPr>
        <w:t xml:space="preserve"> </w:t>
      </w:r>
      <w:r w:rsidRPr="001F344E">
        <w:rPr>
          <w:rFonts w:ascii="Times New Roman" w:hAnsi="Times New Roman"/>
          <w:b/>
          <w:sz w:val="24"/>
          <w:szCs w:val="24"/>
          <w:lang w:eastAsia="it-IT"/>
        </w:rPr>
        <w:t>Pensa che se l‘avessero aiutata di più, avrebbe potuto terminare il percorso di studi?</w:t>
      </w:r>
    </w:p>
    <w:p w:rsidR="00EA1AE6" w:rsidRPr="001F344E" w:rsidRDefault="00EA1AE6" w:rsidP="001F344E">
      <w:p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b/>
          <w:sz w:val="16"/>
          <w:szCs w:val="16"/>
          <w:lang w:eastAsia="it-IT"/>
        </w:rPr>
      </w:pPr>
    </w:p>
    <w:p w:rsidR="00EA1AE6" w:rsidRPr="001F344E" w:rsidRDefault="00EA1AE6" w:rsidP="001F344E">
      <w:pPr>
        <w:numPr>
          <w:ilvl w:val="0"/>
          <w:numId w:val="9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Si</w:t>
      </w:r>
      <w:r w:rsidRPr="001F344E">
        <w:rPr>
          <w:rFonts w:ascii="Times New Roman" w:hAnsi="Times New Roman"/>
          <w:sz w:val="24"/>
          <w:szCs w:val="24"/>
          <w:lang w:eastAsia="it-IT"/>
        </w:rPr>
        <w:tab/>
      </w:r>
    </w:p>
    <w:p w:rsidR="00EA1AE6" w:rsidRPr="001F344E" w:rsidRDefault="00EA1AE6" w:rsidP="001F344E">
      <w:pPr>
        <w:numPr>
          <w:ilvl w:val="0"/>
          <w:numId w:val="9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No</w:t>
      </w:r>
    </w:p>
    <w:p w:rsidR="00EA1AE6" w:rsidRPr="001F344E" w:rsidRDefault="00EA1AE6" w:rsidP="001F344E">
      <w:pPr>
        <w:spacing w:after="0" w:line="240" w:lineRule="auto"/>
        <w:ind w:left="851"/>
        <w:rPr>
          <w:rFonts w:ascii="Times New Roman" w:hAnsi="Times New Roman"/>
          <w:sz w:val="16"/>
          <w:szCs w:val="16"/>
          <w:lang w:eastAsia="it-IT"/>
        </w:rPr>
      </w:pPr>
    </w:p>
    <w:p w:rsidR="00EA1AE6" w:rsidRPr="001F344E" w:rsidRDefault="00EA1AE6" w:rsidP="001F344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 xml:space="preserve">Quale sintomo tra questi elencati ricorda di avere avuto più sovente negli ultimi due anni di scuola? </w:t>
      </w:r>
      <w:r w:rsidRPr="001F344E">
        <w:rPr>
          <w:rFonts w:ascii="Times New Roman" w:hAnsi="Times New Roman"/>
          <w:sz w:val="24"/>
          <w:szCs w:val="24"/>
        </w:rPr>
        <w:t>(Massimo una risposta)</w:t>
      </w:r>
    </w:p>
    <w:p w:rsidR="00EA1AE6" w:rsidRPr="001F344E" w:rsidRDefault="00EA1AE6" w:rsidP="001F344E">
      <w:p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Disturbi del sonno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Agitazione continua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Disturbi alimentari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Attacchi di panico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Ansia generalizzata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Stanchezza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Dolori intensi (mal di testa, mal di stomaco, articolari…)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Alterazioni dell’umore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Nessun interesse e piacere nello svolgere le attività quotidiane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Tic</w:t>
      </w:r>
    </w:p>
    <w:p w:rsidR="00EA1AE6" w:rsidRPr="001F344E" w:rsidRDefault="00EA1AE6" w:rsidP="001F344E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Nessuno dei precedenti</w:t>
      </w:r>
    </w:p>
    <w:p w:rsidR="00EA1AE6" w:rsidRPr="001F344E" w:rsidRDefault="00EA1AE6" w:rsidP="001F344E">
      <w:pPr>
        <w:tabs>
          <w:tab w:val="num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  <w:r w:rsidRPr="001F344E">
        <w:rPr>
          <w:rFonts w:ascii="Times New Roman" w:hAnsi="Times New Roman"/>
          <w:b/>
          <w:sz w:val="24"/>
          <w:szCs w:val="24"/>
          <w:lang w:eastAsia="it-IT"/>
        </w:rPr>
        <w:t>Con che frequenza era presente?</w:t>
      </w:r>
    </w:p>
    <w:p w:rsidR="00EA1AE6" w:rsidRPr="001F344E" w:rsidRDefault="00EA1AE6" w:rsidP="001F344E">
      <w:pPr>
        <w:tabs>
          <w:tab w:val="left" w:pos="993"/>
        </w:tabs>
        <w:spacing w:after="0" w:line="240" w:lineRule="auto"/>
        <w:ind w:left="851" w:hanging="284"/>
        <w:rPr>
          <w:rFonts w:ascii="Times New Roman" w:hAnsi="Times New Roman"/>
          <w:b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Molto spesso (una volta la settimana)</w:t>
      </w:r>
    </w:p>
    <w:p w:rsidR="00EA1AE6" w:rsidRPr="001F344E" w:rsidRDefault="00EA1AE6" w:rsidP="001F344E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Spesso (1-2 volte la mese)</w:t>
      </w:r>
    </w:p>
    <w:p w:rsidR="00EA1AE6" w:rsidRPr="001F344E" w:rsidRDefault="00EA1AE6" w:rsidP="001F344E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Ogni tanto (1 volta ogni 2 o 3 mesi)</w:t>
      </w:r>
    </w:p>
    <w:p w:rsidR="00EA1AE6" w:rsidRPr="001F344E" w:rsidRDefault="00EA1AE6" w:rsidP="001F344E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Sporadicamente (1-2 volte all’anno)</w:t>
      </w:r>
    </w:p>
    <w:p w:rsidR="00EA1AE6" w:rsidRPr="001F344E" w:rsidRDefault="00EA1AE6" w:rsidP="001F344E">
      <w:pPr>
        <w:tabs>
          <w:tab w:val="left" w:pos="851"/>
        </w:tabs>
        <w:spacing w:after="0" w:line="240" w:lineRule="auto"/>
        <w:ind w:left="851"/>
        <w:rPr>
          <w:rFonts w:ascii="Times New Roman" w:hAnsi="Times New Roman"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2"/>
        </w:numPr>
        <w:tabs>
          <w:tab w:val="left" w:pos="993"/>
        </w:tabs>
        <w:spacing w:line="240" w:lineRule="auto"/>
        <w:ind w:left="851" w:hanging="284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 xml:space="preserve">Quale di questi comportamenti riconosce di aver avuto maggiormente in quel periodo scolastico? </w:t>
      </w:r>
      <w:r w:rsidRPr="001F344E">
        <w:rPr>
          <w:rFonts w:ascii="Times New Roman" w:hAnsi="Times New Roman"/>
          <w:sz w:val="24"/>
          <w:szCs w:val="24"/>
        </w:rPr>
        <w:t>(Massimo una risposta)</w:t>
      </w:r>
    </w:p>
    <w:p w:rsidR="00EA1AE6" w:rsidRPr="001F344E" w:rsidRDefault="00EA1AE6" w:rsidP="001F344E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Mi isolavo e stavo solo</w:t>
      </w:r>
    </w:p>
    <w:p w:rsidR="00EA1AE6" w:rsidRPr="001F344E" w:rsidRDefault="00EA1AE6" w:rsidP="001F344E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Ero aggressivo con i compagni</w:t>
      </w:r>
    </w:p>
    <w:p w:rsidR="00EA1AE6" w:rsidRPr="001F344E" w:rsidRDefault="00EA1AE6" w:rsidP="001F344E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Ho pensato e/o tentato il suicidio</w:t>
      </w:r>
      <w:r w:rsidRPr="001F344E">
        <w:rPr>
          <w:rFonts w:ascii="Times New Roman" w:hAnsi="Times New Roman"/>
          <w:sz w:val="24"/>
          <w:szCs w:val="24"/>
          <w:lang w:eastAsia="it-IT"/>
        </w:rPr>
        <w:tab/>
      </w:r>
    </w:p>
    <w:p w:rsidR="00EA1AE6" w:rsidRPr="001F344E" w:rsidRDefault="00EA1AE6" w:rsidP="001F344E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Ho usato droghe</w:t>
      </w:r>
    </w:p>
    <w:p w:rsidR="00EA1AE6" w:rsidRPr="001F344E" w:rsidRDefault="00EA1AE6" w:rsidP="001F344E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Facevo consumo di alcool</w:t>
      </w:r>
    </w:p>
    <w:p w:rsidR="00EA1AE6" w:rsidRPr="001F344E" w:rsidRDefault="00EA1AE6" w:rsidP="001F344E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Nessuno dei precedenti</w:t>
      </w:r>
    </w:p>
    <w:p w:rsidR="00EA1AE6" w:rsidRPr="001F344E" w:rsidRDefault="00EA1AE6" w:rsidP="001F344E">
      <w:pPr>
        <w:tabs>
          <w:tab w:val="left" w:pos="851"/>
        </w:tabs>
        <w:spacing w:after="0" w:line="240" w:lineRule="auto"/>
        <w:ind w:left="851"/>
        <w:rPr>
          <w:rFonts w:ascii="Times New Roman" w:hAnsi="Times New Roman"/>
          <w:sz w:val="24"/>
          <w:szCs w:val="24"/>
          <w:lang w:eastAsia="it-IT"/>
        </w:rPr>
      </w:pPr>
    </w:p>
    <w:p w:rsidR="00EA1AE6" w:rsidRPr="001F344E" w:rsidRDefault="00EA1AE6" w:rsidP="001F344E">
      <w:pPr>
        <w:numPr>
          <w:ilvl w:val="0"/>
          <w:numId w:val="2"/>
        </w:numPr>
        <w:tabs>
          <w:tab w:val="num" w:pos="993"/>
        </w:tabs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>Mi può indicare la sua età? ___________</w:t>
      </w:r>
    </w:p>
    <w:p w:rsidR="00EA1AE6" w:rsidRPr="001F344E" w:rsidRDefault="00EA1AE6" w:rsidP="001F344E">
      <w:pPr>
        <w:numPr>
          <w:ilvl w:val="0"/>
          <w:numId w:val="2"/>
        </w:numPr>
        <w:tabs>
          <w:tab w:val="num" w:pos="993"/>
        </w:tabs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1F344E">
        <w:rPr>
          <w:rFonts w:ascii="Times New Roman" w:hAnsi="Times New Roman"/>
          <w:b/>
          <w:sz w:val="24"/>
          <w:szCs w:val="24"/>
        </w:rPr>
        <w:t xml:space="preserve">Mi può indicare il suo genere? </w:t>
      </w:r>
    </w:p>
    <w:p w:rsidR="00EA1AE6" w:rsidRPr="001F344E" w:rsidRDefault="00EA1AE6" w:rsidP="001F344E">
      <w:pPr>
        <w:numPr>
          <w:ilvl w:val="0"/>
          <w:numId w:val="15"/>
        </w:numPr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M</w:t>
      </w:r>
    </w:p>
    <w:p w:rsidR="00EA1AE6" w:rsidRPr="001F344E" w:rsidRDefault="00EA1AE6" w:rsidP="001F344E">
      <w:pPr>
        <w:numPr>
          <w:ilvl w:val="0"/>
          <w:numId w:val="15"/>
        </w:numPr>
        <w:spacing w:after="0" w:line="240" w:lineRule="auto"/>
        <w:ind w:left="851" w:hanging="284"/>
        <w:rPr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Pr="001F344E">
        <w:rPr>
          <w:rFonts w:ascii="Times New Roman" w:hAnsi="Times New Roman"/>
          <w:sz w:val="24"/>
          <w:szCs w:val="24"/>
          <w:lang w:eastAsia="it-IT"/>
        </w:rPr>
        <w:tab/>
        <w:t>F</w:t>
      </w:r>
    </w:p>
    <w:p w:rsidR="00EA1AE6" w:rsidRPr="001F344E" w:rsidRDefault="00EA1AE6" w:rsidP="001F344E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rPr>
          <w:rFonts w:ascii="Times New Roman" w:hAnsi="Times New Roman"/>
          <w:sz w:val="24"/>
          <w:szCs w:val="24"/>
          <w:lang w:eastAsia="it-IT"/>
        </w:rPr>
      </w:pPr>
      <w:r w:rsidRPr="001F344E">
        <w:rPr>
          <w:rFonts w:ascii="Times New Roman" w:hAnsi="Times New Roman"/>
          <w:sz w:val="24"/>
          <w:szCs w:val="24"/>
          <w:lang w:eastAsia="it-IT"/>
        </w:rPr>
        <w:t>ALTRO</w:t>
      </w:r>
    </w:p>
    <w:p w:rsidR="00EA1AE6" w:rsidRDefault="00EA1AE6" w:rsidP="0071769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A32F9B">
        <w:rPr>
          <w:rFonts w:ascii="Times New Roman" w:hAnsi="Times New Roman"/>
          <w:sz w:val="24"/>
          <w:szCs w:val="24"/>
        </w:rPr>
        <w:t>Gentile Partecipante,</w:t>
      </w:r>
      <w:r>
        <w:rPr>
          <w:rFonts w:ascii="Times New Roman" w:hAnsi="Times New Roman"/>
          <w:sz w:val="24"/>
          <w:szCs w:val="24"/>
        </w:rPr>
        <w:t xml:space="preserve"> i</w:t>
      </w:r>
      <w:r w:rsidRPr="00A32F9B">
        <w:rPr>
          <w:rFonts w:ascii="Times New Roman" w:hAnsi="Times New Roman"/>
          <w:sz w:val="24"/>
          <w:szCs w:val="24"/>
        </w:rPr>
        <w:t>l questionario, ha l’obiettivo di rilevare se vi è relazione tra la malattia mentale e l’abbandono del percorso scolastico</w:t>
      </w:r>
      <w:r>
        <w:rPr>
          <w:rFonts w:ascii="Times New Roman" w:hAnsi="Times New Roman"/>
          <w:sz w:val="24"/>
          <w:szCs w:val="24"/>
        </w:rPr>
        <w:t>, pertanto le domande che le verranno rivolte sono relative a ciò che ricorda del suo percorso di studio..</w:t>
      </w:r>
    </w:p>
    <w:p w:rsidR="00EA1AE6" w:rsidRPr="00A32F9B" w:rsidRDefault="00EA1AE6" w:rsidP="0071769E">
      <w:pPr>
        <w:pStyle w:val="NoSpacing"/>
        <w:spacing w:line="36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32F9B">
        <w:rPr>
          <w:rFonts w:ascii="Times New Roman" w:hAnsi="Times New Roman"/>
          <w:bCs/>
          <w:iCs/>
          <w:sz w:val="24"/>
          <w:szCs w:val="24"/>
        </w:rPr>
        <w:t>La ricerca fa parte del piano di studi del Corso in Educazione Professionale dell’Università di Torino</w:t>
      </w:r>
    </w:p>
    <w:p w:rsidR="00EA1AE6" w:rsidRPr="00A32F9B" w:rsidRDefault="00EA1AE6" w:rsidP="007176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it-IT"/>
        </w:rPr>
      </w:pPr>
      <w:r w:rsidRPr="002A4F3D">
        <w:rPr>
          <w:rFonts w:ascii="Times New Roman" w:hAnsi="Times New Roman"/>
          <w:b/>
          <w:bCs/>
          <w:i/>
          <w:iCs/>
          <w:sz w:val="24"/>
          <w:szCs w:val="24"/>
          <w:lang w:eastAsia="it-IT"/>
        </w:rPr>
        <w:t>CONSENSO INFORMATO</w:t>
      </w:r>
    </w:p>
    <w:p w:rsidR="00EA1AE6" w:rsidRPr="00A32F9B" w:rsidRDefault="00EA1AE6" w:rsidP="0071769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i/>
          <w:iCs/>
          <w:sz w:val="20"/>
          <w:szCs w:val="20"/>
          <w:u w:val="single"/>
          <w:lang w:eastAsia="it-IT"/>
        </w:rPr>
        <w:t>Procedure e durata</w:t>
      </w:r>
    </w:p>
    <w:p w:rsidR="00EA1AE6" w:rsidRPr="00A32F9B" w:rsidRDefault="00EA1AE6" w:rsidP="0071769E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sz w:val="20"/>
          <w:szCs w:val="20"/>
          <w:lang w:eastAsia="it-IT"/>
        </w:rPr>
        <w:t>Dopo aver spuntato le caselle e dichiarato di aver compreso e accettato di partecipare alla ricerca, la invitiamo a rispondere alle domande del questionario somministrato dall’operatore del servizio, considerando che non ci sono riposte giuste o sbagliate. La compilazione del questionario richiederà circa 5 minuti del suo tempo  </w:t>
      </w:r>
    </w:p>
    <w:p w:rsidR="00EA1AE6" w:rsidRPr="00A32F9B" w:rsidRDefault="00EA1AE6" w:rsidP="0071769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i/>
          <w:iCs/>
          <w:sz w:val="20"/>
          <w:szCs w:val="20"/>
          <w:u w:val="single"/>
          <w:lang w:eastAsia="it-IT"/>
        </w:rPr>
        <w:t>Partecipazione volontaria.</w:t>
      </w:r>
    </w:p>
    <w:p w:rsidR="00EA1AE6" w:rsidRPr="00A32F9B" w:rsidRDefault="00EA1AE6" w:rsidP="0071769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sz w:val="20"/>
          <w:szCs w:val="20"/>
          <w:lang w:eastAsia="it-IT"/>
        </w:rPr>
        <w:t>La sua partecipazione è ASSOLUTAMENTE VOLONTARIA, lei è libero/a di non voler compilare il questionario. Le saremo, però, molto grati se lei volesse collaborare compilando il questionario in ogni sua parte.</w:t>
      </w:r>
    </w:p>
    <w:p w:rsidR="00EA1AE6" w:rsidRPr="00A32F9B" w:rsidRDefault="00EA1AE6" w:rsidP="0071769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i/>
          <w:iCs/>
          <w:sz w:val="20"/>
          <w:szCs w:val="20"/>
          <w:u w:val="single"/>
          <w:lang w:eastAsia="it-IT"/>
        </w:rPr>
        <w:t>Anonimato e confidenzialità.</w:t>
      </w:r>
    </w:p>
    <w:p w:rsidR="00EA1AE6" w:rsidRPr="00A32F9B" w:rsidRDefault="00EA1AE6" w:rsidP="0071769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sz w:val="20"/>
          <w:szCs w:val="20"/>
          <w:lang w:eastAsia="it-IT"/>
        </w:rPr>
        <w:t>Le garantiamo la tutela dell'anonimato e la confidenzialità. NON scriva il suo nome o alcuna forma di identificazione sul questionario.</w:t>
      </w:r>
    </w:p>
    <w:p w:rsidR="00EA1AE6" w:rsidRPr="00A32F9B" w:rsidRDefault="00EA1AE6" w:rsidP="0071769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i/>
          <w:iCs/>
          <w:sz w:val="20"/>
          <w:szCs w:val="20"/>
          <w:u w:val="single"/>
          <w:lang w:eastAsia="it-IT"/>
        </w:rPr>
        <w:t>Trattamento dei dati.</w:t>
      </w:r>
    </w:p>
    <w:p w:rsidR="00EA1AE6" w:rsidRPr="00A32F9B" w:rsidRDefault="00EA1AE6" w:rsidP="0071769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eastAsia="it-IT"/>
        </w:rPr>
      </w:pPr>
      <w:r w:rsidRPr="00A32F9B">
        <w:rPr>
          <w:rFonts w:ascii="Times New Roman" w:hAnsi="Times New Roman"/>
          <w:sz w:val="20"/>
          <w:szCs w:val="20"/>
          <w:lang w:eastAsia="it-IT"/>
        </w:rPr>
        <w:t>I dati raccolti saranno registrati, elaborati, gestiti e archiviati in forma cartacea, automatizzata e informatizzata per le esclusive finalità connesse alla ricerca, in forma assolutamente anonima. </w:t>
      </w:r>
    </w:p>
    <w:p w:rsidR="00EA1AE6" w:rsidRPr="00A32F9B" w:rsidRDefault="00EA1AE6" w:rsidP="0071769E">
      <w:pPr>
        <w:spacing w:after="0" w:line="240" w:lineRule="auto"/>
        <w:rPr>
          <w:rFonts w:ascii="Times New Roman" w:hAnsi="Times New Roman"/>
          <w:sz w:val="20"/>
          <w:szCs w:val="20"/>
          <w:lang w:eastAsia="it-IT"/>
        </w:rPr>
      </w:pPr>
    </w:p>
    <w:tbl>
      <w:tblPr>
        <w:tblW w:w="97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422"/>
        <w:gridCol w:w="343"/>
      </w:tblGrid>
      <w:tr w:rsidR="00EA1AE6" w:rsidRPr="00A32F9B" w:rsidTr="00366DCD">
        <w:trPr>
          <w:gridAfter w:val="1"/>
          <w:wAfter w:w="298" w:type="dxa"/>
          <w:trHeight w:val="881"/>
          <w:tblCellSpacing w:w="15" w:type="dxa"/>
        </w:trPr>
        <w:tc>
          <w:tcPr>
            <w:tcW w:w="0" w:type="auto"/>
            <w:vAlign w:val="center"/>
          </w:tcPr>
          <w:p w:rsidR="00EA1AE6" w:rsidRPr="00A32F9B" w:rsidRDefault="00EA1AE6" w:rsidP="00366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A32F9B">
              <w:rPr>
                <w:rFonts w:ascii="Times New Roman" w:hAnsi="Times New Roman"/>
                <w:sz w:val="20"/>
                <w:szCs w:val="20"/>
                <w:lang w:eastAsia="it-IT"/>
              </w:rPr>
              <w:t>* Ai sensi D. Lgsl. 196 del 30.06.2003, autorizzo l'Università degli studi di Torino a sottoporre a trattamento i dati personali che mi riguardano per attività di ricerca. In particolare autorizzo a trattare, oltre ai dati comuni, anche i miei dati così detti sensibili e a diffonderli, resi anonimi, nei limiti sopra indicati.</w:t>
            </w:r>
            <w:r w:rsidRPr="00A32F9B">
              <w:rPr>
                <w:rFonts w:ascii="Times New Roman" w:hAnsi="Times New Roman"/>
                <w:sz w:val="20"/>
                <w:szCs w:val="20"/>
                <w:lang w:eastAsia="it-IT"/>
              </w:rPr>
              <w:br/>
            </w:r>
          </w:p>
        </w:tc>
      </w:tr>
      <w:tr w:rsidR="00EA1AE6" w:rsidRPr="00A32F9B" w:rsidTr="00366DCD">
        <w:trPr>
          <w:gridAfter w:val="1"/>
          <w:wAfter w:w="298" w:type="dxa"/>
          <w:trHeight w:val="375"/>
          <w:tblCellSpacing w:w="15" w:type="dxa"/>
        </w:trPr>
        <w:tc>
          <w:tcPr>
            <w:tcW w:w="0" w:type="auto"/>
            <w:vAlign w:val="center"/>
          </w:tcPr>
          <w:p w:rsidR="00EA1AE6" w:rsidRPr="00A32F9B" w:rsidRDefault="00EA1AE6" w:rsidP="00366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B30585">
              <w:rPr>
                <w:rFonts w:ascii="Times New Roman" w:hAnsi="Times New Roman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8pt">
                  <v:imagedata r:id="rId5" o:title=""/>
                </v:shape>
              </w:pict>
            </w:r>
            <w:r w:rsidRPr="00B30585">
              <w:rPr>
                <w:rFonts w:ascii="Times New Roman" w:hAnsi="Times New Roman"/>
                <w:sz w:val="20"/>
                <w:szCs w:val="20"/>
              </w:rPr>
              <w:pict>
                <v:shape id="_x0000_i1026" type="#_x0000_t75" style="width:20.25pt;height:18pt">
                  <v:imagedata r:id="rId6" o:title=""/>
                </v:shape>
              </w:pict>
            </w:r>
            <w:r w:rsidRPr="00A32F9B">
              <w:rPr>
                <w:rFonts w:ascii="Times New Roman" w:hAnsi="Times New Roman"/>
                <w:sz w:val="20"/>
                <w:szCs w:val="20"/>
                <w:lang w:eastAsia="it-IT"/>
              </w:rPr>
              <w:t xml:space="preserve">Autorizzo </w:t>
            </w:r>
            <w:r w:rsidRPr="00B30585">
              <w:rPr>
                <w:rFonts w:ascii="Times New Roman" w:hAnsi="Times New Roman"/>
                <w:sz w:val="20"/>
                <w:szCs w:val="20"/>
              </w:rPr>
              <w:pict>
                <v:shape id="_x0000_i1027" type="#_x0000_t75" style="width:1in;height:18pt">
                  <v:imagedata r:id="rId7" o:title=""/>
                </v:shape>
              </w:pict>
            </w:r>
          </w:p>
        </w:tc>
      </w:tr>
      <w:tr w:rsidR="00EA1AE6" w:rsidRPr="00A32F9B" w:rsidTr="00366DCD">
        <w:trPr>
          <w:gridAfter w:val="1"/>
          <w:wAfter w:w="298" w:type="dxa"/>
          <w:trHeight w:val="225"/>
          <w:tblCellSpacing w:w="15" w:type="dxa"/>
        </w:trPr>
        <w:tc>
          <w:tcPr>
            <w:tcW w:w="0" w:type="auto"/>
            <w:vAlign w:val="center"/>
          </w:tcPr>
          <w:p w:rsidR="00EA1AE6" w:rsidRPr="00A32F9B" w:rsidRDefault="00EA1AE6" w:rsidP="00366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it-IT"/>
              </w:rPr>
            </w:pPr>
          </w:p>
        </w:tc>
      </w:tr>
      <w:tr w:rsidR="00EA1AE6" w:rsidRPr="00A32F9B" w:rsidTr="00366DCD">
        <w:trPr>
          <w:trHeight w:val="431"/>
          <w:tblCellSpacing w:w="15" w:type="dxa"/>
        </w:trPr>
        <w:tc>
          <w:tcPr>
            <w:tcW w:w="9705" w:type="dxa"/>
            <w:gridSpan w:val="2"/>
            <w:vAlign w:val="center"/>
          </w:tcPr>
          <w:p w:rsidR="00EA1AE6" w:rsidRPr="00A32F9B" w:rsidRDefault="00EA1AE6" w:rsidP="00366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A32F9B">
              <w:rPr>
                <w:rFonts w:ascii="Times New Roman" w:hAnsi="Times New Roman"/>
                <w:sz w:val="20"/>
                <w:szCs w:val="20"/>
                <w:lang w:eastAsia="it-IT"/>
              </w:rPr>
              <w:t>* Dichiaro di aver letto e compreso il contentuo della parte informativa e del consenso informato:</w:t>
            </w:r>
            <w:r w:rsidRPr="00A32F9B">
              <w:rPr>
                <w:rFonts w:ascii="Times New Roman" w:hAnsi="Times New Roman"/>
                <w:sz w:val="20"/>
                <w:szCs w:val="20"/>
                <w:lang w:eastAsia="it-IT"/>
              </w:rPr>
              <w:br/>
            </w:r>
          </w:p>
        </w:tc>
      </w:tr>
      <w:tr w:rsidR="00EA1AE6" w:rsidRPr="00A32F9B" w:rsidTr="00366DCD">
        <w:trPr>
          <w:trHeight w:val="375"/>
          <w:tblCellSpacing w:w="15" w:type="dxa"/>
        </w:trPr>
        <w:tc>
          <w:tcPr>
            <w:tcW w:w="9705" w:type="dxa"/>
            <w:gridSpan w:val="2"/>
            <w:vAlign w:val="center"/>
          </w:tcPr>
          <w:p w:rsidR="00EA1AE6" w:rsidRPr="00A32F9B" w:rsidRDefault="00EA1AE6" w:rsidP="00366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B30585">
              <w:rPr>
                <w:rFonts w:ascii="Times New Roman" w:hAnsi="Times New Roman"/>
                <w:sz w:val="20"/>
                <w:szCs w:val="20"/>
              </w:rPr>
              <w:pict>
                <v:shape id="_x0000_i1028" type="#_x0000_t75" style="width:1in;height:18pt">
                  <v:imagedata r:id="rId8" o:title=""/>
                </v:shape>
              </w:pict>
            </w:r>
            <w:r w:rsidRPr="00B30585">
              <w:rPr>
                <w:rFonts w:ascii="Times New Roman" w:hAnsi="Times New Roman"/>
                <w:sz w:val="20"/>
                <w:szCs w:val="20"/>
              </w:rPr>
              <w:pict>
                <v:shape id="_x0000_i1029" type="#_x0000_t75" style="width:20.25pt;height:18pt">
                  <v:imagedata r:id="rId6" o:title=""/>
                </v:shape>
              </w:pict>
            </w:r>
            <w:r w:rsidRPr="00A32F9B">
              <w:rPr>
                <w:rFonts w:ascii="Times New Roman" w:hAnsi="Times New Roman"/>
                <w:sz w:val="20"/>
                <w:szCs w:val="20"/>
                <w:lang w:eastAsia="it-IT"/>
              </w:rPr>
              <w:t>Ho compreso</w:t>
            </w:r>
          </w:p>
        </w:tc>
      </w:tr>
      <w:tr w:rsidR="00EA1AE6" w:rsidRPr="002A4F3D" w:rsidTr="00366DCD">
        <w:trPr>
          <w:trHeight w:val="1799"/>
          <w:tblCellSpacing w:w="15" w:type="dxa"/>
        </w:trPr>
        <w:tc>
          <w:tcPr>
            <w:tcW w:w="9705" w:type="dxa"/>
            <w:gridSpan w:val="2"/>
            <w:vAlign w:val="center"/>
          </w:tcPr>
          <w:p w:rsidR="00EA1AE6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  <w:p w:rsidR="00EA1AE6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EA1AE6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DATA                                                                              FIRMA</w:t>
            </w:r>
          </w:p>
          <w:p w:rsidR="00EA1AE6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EA1AE6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EA1AE6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________________________________________________________________________</w:t>
            </w:r>
          </w:p>
          <w:p w:rsidR="00EA1AE6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EA1AE6" w:rsidRPr="002A4F3D" w:rsidRDefault="00EA1AE6" w:rsidP="00366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EA1AE6" w:rsidRDefault="00EA1AE6"/>
    <w:sectPr w:rsidR="00EA1AE6" w:rsidSect="00B305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35F"/>
    <w:multiLevelType w:val="hybridMultilevel"/>
    <w:tmpl w:val="A37C66F4"/>
    <w:lvl w:ilvl="0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B24D40"/>
    <w:multiLevelType w:val="hybridMultilevel"/>
    <w:tmpl w:val="F85A24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F56CD"/>
    <w:multiLevelType w:val="hybridMultilevel"/>
    <w:tmpl w:val="72C08B64"/>
    <w:lvl w:ilvl="0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A544C53"/>
    <w:multiLevelType w:val="hybridMultilevel"/>
    <w:tmpl w:val="79C609C4"/>
    <w:lvl w:ilvl="0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4">
    <w:nsid w:val="28CF53C8"/>
    <w:multiLevelType w:val="hybridMultilevel"/>
    <w:tmpl w:val="CF660FE2"/>
    <w:lvl w:ilvl="0" w:tplc="0410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5">
    <w:nsid w:val="2D0E2579"/>
    <w:multiLevelType w:val="hybridMultilevel"/>
    <w:tmpl w:val="91ACD61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2289A"/>
    <w:multiLevelType w:val="hybridMultilevel"/>
    <w:tmpl w:val="B8F065E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6689D"/>
    <w:multiLevelType w:val="hybridMultilevel"/>
    <w:tmpl w:val="646873A0"/>
    <w:lvl w:ilvl="0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8">
    <w:nsid w:val="51086DDD"/>
    <w:multiLevelType w:val="hybridMultilevel"/>
    <w:tmpl w:val="C5168B16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CF87248"/>
    <w:multiLevelType w:val="hybridMultilevel"/>
    <w:tmpl w:val="23720DE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FF0C18"/>
    <w:multiLevelType w:val="hybridMultilevel"/>
    <w:tmpl w:val="618499E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4719DB"/>
    <w:multiLevelType w:val="hybridMultilevel"/>
    <w:tmpl w:val="279E62A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11F5C"/>
    <w:multiLevelType w:val="hybridMultilevel"/>
    <w:tmpl w:val="F0126DC0"/>
    <w:lvl w:ilvl="0" w:tplc="28C212E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/>
        <w:color w:val="2A2A25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b/>
        <w:color w:val="2A2A25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22D076A"/>
    <w:multiLevelType w:val="hybridMultilevel"/>
    <w:tmpl w:val="DDACC722"/>
    <w:lvl w:ilvl="0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4">
    <w:nsid w:val="72B018DD"/>
    <w:multiLevelType w:val="multilevel"/>
    <w:tmpl w:val="E316779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2A2A25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  <w:color w:val="2A2A25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  <w:color w:val="2A2A25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  <w:color w:val="2A2A25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  <w:color w:val="2A2A25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  <w:color w:val="2A2A25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color w:val="2A2A25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color w:val="2A2A25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color w:val="2A2A25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2"/>
  </w:num>
  <w:num w:numId="12">
    <w:abstractNumId w:val="1"/>
  </w:num>
  <w:num w:numId="13">
    <w:abstractNumId w:val="11"/>
  </w:num>
  <w:num w:numId="14">
    <w:abstractNumId w:val="9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0A1"/>
    <w:rsid w:val="001055FC"/>
    <w:rsid w:val="001F344E"/>
    <w:rsid w:val="002A4F3D"/>
    <w:rsid w:val="003430A1"/>
    <w:rsid w:val="00366DCD"/>
    <w:rsid w:val="00420405"/>
    <w:rsid w:val="0071769E"/>
    <w:rsid w:val="007C3011"/>
    <w:rsid w:val="00A32F9B"/>
    <w:rsid w:val="00B139C0"/>
    <w:rsid w:val="00B30585"/>
    <w:rsid w:val="00BD1A1B"/>
    <w:rsid w:val="00DC54A7"/>
    <w:rsid w:val="00DD5C91"/>
    <w:rsid w:val="00EA1AE6"/>
    <w:rsid w:val="00F01190"/>
    <w:rsid w:val="00FF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71769E"/>
    <w:rPr>
      <w:rFonts w:eastAsia="Times New Roman"/>
    </w:rPr>
  </w:style>
  <w:style w:type="character" w:customStyle="1" w:styleId="NoSpacingChar">
    <w:name w:val="No Spacing Char"/>
    <w:link w:val="NoSpacing"/>
    <w:uiPriority w:val="99"/>
    <w:locked/>
    <w:rsid w:val="0071769E"/>
    <w:rPr>
      <w:rFonts w:ascii="Calibri" w:hAnsi="Calibri"/>
      <w:sz w:val="22"/>
      <w:lang w:eastAsia="it-IT"/>
    </w:rPr>
  </w:style>
  <w:style w:type="paragraph" w:customStyle="1" w:styleId="Nessunaspaziatura">
    <w:name w:val="Nessuna spaziatura"/>
    <w:link w:val="NessunaspaziaturaCarattere"/>
    <w:uiPriority w:val="99"/>
    <w:rsid w:val="00B139C0"/>
  </w:style>
  <w:style w:type="character" w:customStyle="1" w:styleId="NessunaspaziaturaCarattere">
    <w:name w:val="Nessuna spaziatura Carattere"/>
    <w:link w:val="Nessunaspaziatura"/>
    <w:uiPriority w:val="99"/>
    <w:locked/>
    <w:rsid w:val="00B139C0"/>
    <w:rPr>
      <w:rFonts w:ascii="Calibri" w:hAnsi="Calibri"/>
      <w:sz w:val="22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606</Words>
  <Characters>3455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</dc:creator>
  <cp:keywords/>
  <dc:description/>
  <cp:lastModifiedBy>luisa.vitagliani</cp:lastModifiedBy>
  <cp:revision>6</cp:revision>
  <dcterms:created xsi:type="dcterms:W3CDTF">2016-08-21T11:07:00Z</dcterms:created>
  <dcterms:modified xsi:type="dcterms:W3CDTF">2016-08-29T12:08:00Z</dcterms:modified>
</cp:coreProperties>
</file>